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3B3464" w:rsidRPr="003B3464">
              <w:rPr>
                <w:lang w:val="el-GR"/>
              </w:rPr>
              <w:t>ΟΓΚΟΜΕΤΡΙΚΟΣ ΚΥΛΙΝΔΡΟΣ 10ml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3B3464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346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ΓΥΑΛΙΝΟΣ ΟΓΚΟΜΕΤΡΙΚΟΣ ΚΥΛΙΝΔΡΟΣ ΑΠΟ BOROSILICATE GLASS 3.3, CLASS A, ΣΥΜΦΩΝΑ ΜΕ ISO4788, 10ml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bookmarkEnd w:id="0"/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B346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383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F6CDE590</Template>
  <TotalTime>1</TotalTime>
  <Pages>1</Pages>
  <Words>50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2025-11-25T11:23:00Z</dcterms:created>
  <dcterms:modified xsi:type="dcterms:W3CDTF">2025-11-25T11:23:00Z</dcterms:modified>
</cp:coreProperties>
</file>